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D44D1" w:rsidTr="001D44D1" w14:paraId="46D6A05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4D1" w:rsidRDefault="001D44D1" w14:paraId="5DDA0732" w14:textId="7E2C65A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44D1" w:rsidRDefault="001D44D1" w14:paraId="1052EBB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D44D1" w:rsidRDefault="001D44D1" w14:paraId="5828E00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D44D1" w:rsidRDefault="001D44D1" w14:paraId="332780F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D44D1" w:rsidRDefault="001D44D1" w14:paraId="0D8BCA2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D44D1" w:rsidP="001D44D1" w:rsidRDefault="001D44D1" w14:paraId="32D12A1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D44D1" w:rsidP="001D44D1" w:rsidRDefault="001D44D1" w14:paraId="1D48154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D44D1" w:rsidP="001D44D1" w:rsidRDefault="001D44D1" w14:paraId="716476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St-2432/2019</w:t>
      </w:r>
    </w:p>
    <w:p w:rsidR="001D44D1" w:rsidP="001D44D1" w:rsidRDefault="001D44D1" w14:paraId="3625809A" w14:textId="77777777">
      <w:pPr>
        <w:tabs>
          <w:tab w:val="left" w:pos="709"/>
        </w:tabs>
      </w:pPr>
      <w:r>
        <w:t xml:space="preserve"> </w:t>
      </w:r>
    </w:p>
    <w:p w:rsidR="001D44D1" w:rsidP="001D44D1" w:rsidRDefault="001D44D1" w14:paraId="57C36B6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D44D1" w:rsidP="001D44D1" w:rsidRDefault="001D44D1" w14:paraId="7EFB8DD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D44D1" w:rsidP="001D44D1" w:rsidRDefault="001D44D1" w14:paraId="137CE831" w14:textId="77777777">
      <w:pPr>
        <w:tabs>
          <w:tab w:val="left" w:pos="709"/>
        </w:tabs>
      </w:pPr>
    </w:p>
    <w:p w:rsidR="001D44D1" w:rsidP="001D44D1" w:rsidRDefault="001D44D1" w14:paraId="39E462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D44D1" w:rsidP="001D44D1" w:rsidRDefault="001D44D1" w14:paraId="0994C2D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D44D1" w:rsidP="001D44D1" w:rsidRDefault="001D44D1" w14:paraId="2B0440F9" w14:textId="77777777">
      <w:pPr>
        <w:tabs>
          <w:tab w:val="left" w:pos="709"/>
        </w:tabs>
      </w:pPr>
    </w:p>
    <w:p w:rsidR="001D44D1" w:rsidP="001D44D1" w:rsidRDefault="001D44D1" w14:paraId="5D3D5C2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D44D1" w:rsidP="001D44D1" w:rsidRDefault="001D44D1" w14:paraId="16046FB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D44D1" w:rsidP="001D44D1" w:rsidRDefault="001D44D1" w14:paraId="433EF13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D44D1" w:rsidP="001D44D1" w:rsidRDefault="001D44D1" w14:paraId="60B878C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D44D1" w:rsidP="001D44D1" w:rsidRDefault="001D44D1" w14:paraId="1FFDAA02" w14:textId="77777777">
      <w:pPr>
        <w:tabs>
          <w:tab w:val="left" w:pos="709"/>
        </w:tabs>
      </w:pPr>
    </w:p>
    <w:p w:rsidR="001D44D1" w:rsidP="001D44D1" w:rsidRDefault="001D44D1" w14:paraId="616FC80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D44D1" w:rsidP="001D44D1" w:rsidRDefault="001D44D1" w14:paraId="185A4C7A" w14:textId="77777777">
      <w:pPr>
        <w:tabs>
          <w:tab w:val="left" w:pos="709"/>
        </w:tabs>
        <w:jc w:val="both"/>
      </w:pPr>
    </w:p>
    <w:p w:rsidR="001D44D1" w:rsidP="001D44D1" w:rsidRDefault="001D44D1" w14:paraId="5B34AF2C" w14:textId="77777777">
      <w:pPr>
        <w:tabs>
          <w:tab w:val="left" w:pos="709"/>
        </w:tabs>
      </w:pPr>
      <w:r>
        <w:t xml:space="preserve"> </w:t>
      </w:r>
      <w:r>
        <w:tab/>
        <w:t>13. St-2432/2019</w:t>
      </w:r>
    </w:p>
    <w:p w:rsidR="001D44D1" w:rsidP="001D44D1" w:rsidRDefault="001D44D1" w14:paraId="0F31166F" w14:textId="77777777">
      <w:pPr>
        <w:tabs>
          <w:tab w:val="left" w:pos="709"/>
        </w:tabs>
      </w:pPr>
    </w:p>
    <w:p w:rsidR="001D44D1" w:rsidP="001D44D1" w:rsidRDefault="001D44D1" w14:paraId="693665E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D44D1" w:rsidP="001D44D1" w:rsidRDefault="001D44D1" w14:paraId="66F151D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D44D1" w:rsidP="001D44D1" w:rsidRDefault="001D44D1" w14:paraId="52DDCB5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D44D1" w:rsidP="001D44D1" w:rsidRDefault="001D44D1" w14:paraId="21CFD7AD" w14:textId="77777777">
      <w:pPr>
        <w:tabs>
          <w:tab w:val="left" w:pos="709"/>
        </w:tabs>
        <w:jc w:val="both"/>
      </w:pPr>
    </w:p>
    <w:p w:rsidR="001D44D1" w:rsidP="001D44D1" w:rsidRDefault="001D44D1" w14:paraId="3D91CB5C" w14:textId="77777777">
      <w:pPr>
        <w:tabs>
          <w:tab w:val="left" w:pos="709"/>
        </w:tabs>
        <w:jc w:val="both"/>
      </w:pPr>
      <w:r>
        <w:t xml:space="preserve">protiv </w:t>
      </w:r>
    </w:p>
    <w:p w:rsidR="001D44D1" w:rsidP="001D44D1" w:rsidRDefault="001D44D1" w14:paraId="1D33552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D44D1" w:rsidP="001D44D1" w:rsidRDefault="001D44D1" w14:paraId="55566CA5" w14:textId="77777777">
      <w:pPr>
        <w:tabs>
          <w:tab w:val="left" w:pos="709"/>
        </w:tabs>
        <w:ind w:left="708"/>
        <w:jc w:val="both"/>
      </w:pPr>
      <w:r>
        <w:tab/>
        <w:t xml:space="preserve">VISTTE WINGS j.d.o.o. za trgovinu i usluge, Zagreb, </w:t>
      </w:r>
      <w:proofErr w:type="spellStart"/>
      <w:r>
        <w:t>Čulinečka</w:t>
      </w:r>
      <w:proofErr w:type="spellEnd"/>
      <w:r>
        <w:t xml:space="preserve"> cesta 48, </w:t>
      </w:r>
    </w:p>
    <w:p w:rsidR="001D44D1" w:rsidP="001D44D1" w:rsidRDefault="001D44D1" w14:paraId="6F92C79C" w14:textId="77777777">
      <w:pPr>
        <w:tabs>
          <w:tab w:val="left" w:pos="709"/>
        </w:tabs>
        <w:ind w:left="708"/>
        <w:jc w:val="both"/>
      </w:pPr>
      <w:r>
        <w:t>OIB: 57825358292</w:t>
      </w:r>
    </w:p>
    <w:p w:rsidR="001D44D1" w:rsidP="001D44D1" w:rsidRDefault="001D44D1" w14:paraId="6D00AB6C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1D44D1" w:rsidP="001D44D1" w:rsidRDefault="001D44D1" w14:paraId="4DBD42E6" w14:textId="77777777">
      <w:pPr>
        <w:tabs>
          <w:tab w:val="left" w:pos="709"/>
        </w:tabs>
        <w:jc w:val="both"/>
      </w:pPr>
    </w:p>
    <w:p w:rsidR="001D44D1" w:rsidP="001D44D1" w:rsidRDefault="001D44D1" w14:paraId="70BC445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D44D1" w:rsidP="001D44D1" w:rsidRDefault="001D44D1" w14:paraId="0196FF86" w14:textId="77777777">
      <w:pPr>
        <w:tabs>
          <w:tab w:val="left" w:pos="709"/>
        </w:tabs>
      </w:pPr>
    </w:p>
    <w:p w:rsidR="001D44D1" w:rsidP="001D44D1" w:rsidRDefault="001D44D1" w14:paraId="18D56E7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D44D1" w:rsidP="001D44D1" w:rsidRDefault="001D44D1" w14:paraId="4EFB2983" w14:textId="77777777">
      <w:pPr>
        <w:tabs>
          <w:tab w:val="left" w:pos="709"/>
        </w:tabs>
      </w:pPr>
    </w:p>
    <w:p w:rsidR="001D44D1" w:rsidP="001D44D1" w:rsidRDefault="001D44D1" w14:paraId="147475F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D44D1" w:rsidP="001D44D1" w:rsidRDefault="001D44D1" w14:paraId="52DE987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D44D1" w:rsidP="001D44D1" w:rsidRDefault="001D44D1" w14:paraId="408CD4BE" w14:textId="77777777">
      <w:pPr>
        <w:tabs>
          <w:tab w:val="left" w:pos="709"/>
        </w:tabs>
      </w:pPr>
    </w:p>
    <w:p w:rsidR="00942A2A" w:rsidP="003D06B2" w:rsidRDefault="00942A2A" w14:paraId="0559972A" w14:textId="055997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4D1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D44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44D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44D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44D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44D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D44D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D44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D44D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4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4D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4D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4D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4D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D44D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44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44D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666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St-2432/2019</izvorni_sadrzaj>
    <derivirana_varijabla naziv="DomainObject.Predmet.OznakaBroj_1">St-2432/2019</derivirana_varijabla>
  </DomainObject.Predmet.OznakaBroj>
  <DomainObject.Predmet.OznakaBrojOptuznogAkta>
    <izvorni_sadrzaj>04-06-19-4151</izvorni_sadrzaj>
    <derivirana_varijabla naziv="DomainObject.Predmet.OznakaBrojOptuznogAkta_1">04-06-19-4151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VISTTE WINGS j.d.o.o. za trgovinu i usluge</izvorni_sadrzaj>
    <derivirana_varijabla naziv="DomainObject.Predmet.ProtustrankaFormated_1">  VISTTE WINGS j.d.o.o. za trgovinu i usluge</derivirana_varijabla>
  </DomainObject.Predmet.ProtustrankaFormated>
  <DomainObject.Predmet.ProtustrankaFormatedOIB>
    <izvorni_sadrzaj>  VISTTE WINGS j.d.o.o. za trgovinu i usluge, OIB 57825358292</izvorni_sadrzaj>
    <derivirana_varijabla naziv="DomainObject.Predmet.ProtustrankaFormatedOIB_1">  VISTTE WINGS j.d.o.o. za trgovinu i usluge, OIB 57825358292</derivirana_varijabla>
  </DomainObject.Predmet.ProtustrankaFormatedOIB>
  <DomainObject.Predmet.ProtustrankaFormatedWithAdress>
    <izvorni_sadrzaj> VISTTE WINGS j.d.o.o. za trgovinu i usluge, Čulinečka cesta 48 1, 10000 Zagreb</izvorni_sadrzaj>
    <derivirana_varijabla naziv="DomainObject.Predmet.ProtustrankaFormatedWithAdress_1"> VISTTE WINGS j.d.o.o. za trgovinu i usluge, Čulinečka cesta 48 1, 10000 Zagreb</derivirana_varijabla>
  </DomainObject.Predmet.ProtustrankaFormatedWithAdress>
  <DomainObject.Predmet.ProtustrankaFormatedWithAdressOIB>
    <izvorni_sadrzaj> VISTTE WINGS j.d.o.o. za trgovinu i usluge, OIB 57825358292, Čulinečka cesta 48 1, 10000 Zagreb</izvorni_sadrzaj>
    <derivirana_varijabla naziv="DomainObject.Predmet.ProtustrankaFormatedWithAdressOIB_1"> VISTTE WINGS j.d.o.o. za trgovinu i usluge, OIB 57825358292, Čulinečka cesta 48 1, 10000 Zagreb</derivirana_varijabla>
  </DomainObject.Predmet.ProtustrankaFormatedWithAdressOIB>
  <DomainObject.Predmet.ProtustrankaWithAdress>
    <izvorni_sadrzaj>VISTTE WINGS j.d.o.o. za trgovinu i usluge Čulinečka cesta 48 1, 10000 Zagreb</izvorni_sadrzaj>
    <derivirana_varijabla naziv="DomainObject.Predmet.ProtustrankaWithAdress_1">VISTTE WINGS j.d.o.o. za trgovinu i usluge Čulinečka cesta 48 1, 10000 Zagreb</derivirana_varijabla>
  </DomainObject.Predmet.ProtustrankaWithAdress>
  <DomainObject.Predmet.ProtustrankaWithAdressOIB>
    <izvorni_sadrzaj>VISTTE WINGS j.d.o.o. za trgovinu i usluge, OIB 57825358292, Čulinečka cesta 48 1, 10000 Zagreb</izvorni_sadrzaj>
    <derivirana_varijabla naziv="DomainObject.Predmet.ProtustrankaWithAdressOIB_1">VISTTE WINGS j.d.o.o. za trgovinu i usluge, OIB 57825358292, Čulinečka cesta 48 1, 10000 Zagreb</derivirana_varijabla>
  </DomainObject.Predmet.ProtustrankaWithAdressOIB>
  <DomainObject.Predmet.ProtustrankaNazivFormated>
    <izvorni_sadrzaj>VISTTE WINGS j.d.o.o. za trgovinu i usluge</izvorni_sadrzaj>
    <derivirana_varijabla naziv="DomainObject.Predmet.ProtustrankaNazivFormated_1">VISTTE WINGS j.d.o.o. za trgovinu i usluge</derivirana_varijabla>
  </DomainObject.Predmet.ProtustrankaNazivFormated>
  <DomainObject.Predmet.ProtustrankaNazivFormatedOIB>
    <izvorni_sadrzaj>VISTTE WINGS j.d.o.o. za trgovinu i usluge, OIB 57825358292</izvorni_sadrzaj>
    <derivirana_varijabla naziv="DomainObject.Predmet.ProtustrankaNazivFormatedOIB_1">VISTTE WINGS j.d.o.o. za trgovinu i usluge, OIB 57825358292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VISTTE WINGS j.d.o.o. za trgovinu i usluge</item>
    </izvorni_sadrzaj>
    <derivirana_varijabla naziv="DomainObject.Predmet.ProtuStrankaListFormated_1">
      <item>VISTTE WINGS j.d.o.o. za trgovinu i usluge</item>
    </derivirana_varijabla>
  </DomainObject.Predmet.ProtuStrankaListFormated>
  <DomainObject.Predmet.ProtuStrankaListFormatedOIB>
    <izvorni_sadrzaj>
      <item>VISTTE WINGS j.d.o.o. za trgovinu i usluge, OIB 57825358292</item>
    </izvorni_sadrzaj>
    <derivirana_varijabla naziv="DomainObject.Predmet.ProtuStrankaListFormatedOIB_1">
      <item>VISTTE WINGS j.d.o.o. za trgovinu i usluge, OIB 57825358292</item>
    </derivirana_varijabla>
  </DomainObject.Predmet.ProtuStrankaListFormatedOIB>
  <DomainObject.Predmet.ProtuStrankaListFormatedWithAdress>
    <izvorni_sadrzaj>
      <item>VISTTE WINGS j.d.o.o. za trgovinu i usluge, Čulinečka cesta 48 1, 10000 Zagreb</item>
    </izvorni_sadrzaj>
    <derivirana_varijabla naziv="DomainObject.Predmet.ProtuStrankaListFormatedWithAdress_1">
      <item>VISTTE WINGS j.d.o.o. za trgovinu i usluge, Čulinečka cesta 48 1, 10000 Zagreb</item>
    </derivirana_varijabla>
  </DomainObject.Predmet.ProtuStrankaListFormatedWithAdress>
  <DomainObject.Predmet.ProtuStrankaListFormatedWithAdressOIB>
    <izvorni_sadrzaj>
      <item>VISTTE WINGS j.d.o.o. za trgovinu i usluge, OIB 57825358292, Čulinečka cesta 48 1, 10000 Zagreb</item>
    </izvorni_sadrzaj>
    <derivirana_varijabla naziv="DomainObject.Predmet.ProtuStrankaListFormatedWithAdressOIB_1">
      <item>VISTTE WINGS j.d.o.o. za trgovinu i usluge, OIB 57825358292, Čulinečka cesta 48 1, 10000 Zagreb</item>
    </derivirana_varijabla>
  </DomainObject.Predmet.ProtuStrankaListFormatedWithAdressOIB>
  <DomainObject.Predmet.ProtuStrankaListNazivFormated>
    <izvorni_sadrzaj>
      <item>VISTTE WINGS j.d.o.o. za trgovinu i usluge</item>
    </izvorni_sadrzaj>
    <derivirana_varijabla naziv="DomainObject.Predmet.ProtuStrankaListNazivFormated_1">
      <item>VISTTE WINGS j.d.o.o. za trgovinu i usluge</item>
    </derivirana_varijabla>
  </DomainObject.Predmet.ProtuStrankaListNazivFormated>
  <DomainObject.Predmet.ProtuStrankaListNazivFormatedOIB>
    <izvorni_sadrzaj>
      <item>VISTTE WINGS j.d.o.o. za trgovinu i usluge, OIB 57825358292</item>
    </izvorni_sadrzaj>
    <derivirana_varijabla naziv="DomainObject.Predmet.ProtuStrankaListNazivFormatedOIB_1">
      <item>VISTTE WINGS j.d.o.o. za trgovinu i usluge, OIB 57825358292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VISTTE WINGS j.d.o.o. za trgovinu i usluge</izvorni_sadrzaj>
    <derivirana_varijabla naziv="DomainObject.Predmet.ProtustrankaIDrugi_1">VISTTE WINGS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VISTTE WINGS j.d.o.o. za trgovinu i usluge, OIB 57825358292, Čulinečka cesta 48 1, 10000 Zagreb</izvorni_sadrzaj>
    <derivirana_varijabla naziv="DomainObject.Predmet.ProtustrankaIDrugiAdressOIB_1">VISTTE WINGS j.d.o.o. za trgovinu i usluge, OIB 57825358292, Čulinečka cesta 48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VISTTE WINGS j.d.o.o. za trgovinu i usluge</item>
      <item>Financijska agencija</item>
    </izvorni_sadrzaj>
    <derivirana_varijabla naziv="DomainObject.Predmet.SudioniciListNaziv_1">
      <item>VISTTE WINGS j.d.o.o. za trgovinu i usluge</item>
      <item>Financijska agencija</item>
    </derivirana_varijabla>
  </DomainObject.Predmet.SudioniciListNaziv>
  <DomainObject.Predmet.SudioniciListAdressOIB>
    <izvorni_sadrzaj>
      <item>VISTTE WINGS j.d.o.o. za trgovinu i usluge, OIB 57825358292, Čulinečka cesta 48 1,10000 Zagreb</item>
      <item>Financijska agencija, OIB 85821130368, TRG SVIBANJSKIH ŽRTAVA 1995. 1,10000 Zagreb</item>
    </izvorni_sadrzaj>
    <derivirana_varijabla naziv="DomainObject.Predmet.SudioniciListAdressOIB_1">
      <item>VISTTE WINGS j.d.o.o. za trgovinu i usluge, OIB 57825358292, Čulinečka cesta 48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57825358292</item>
      <item>, OIB 85821130368</item>
    </izvorni_sadrzaj>
    <derivirana_varijabla naziv="DomainObject.Predmet.SudioniciListNazivOIB_1">
      <item>, OIB 57825358292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841</properties:Characters>
  <properties:Lines>45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